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Enfield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Enfield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Enfield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Enfield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Enfield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Enfield are estimated to have a score of 1-2 on the PGSI (low-risk gambling), whilst </w:t>
      </w:r>
      <w:r w:rsidRPr="00773DF7">
        <w:rPr>
          <w:rFonts w:ascii="Libre Franklin Light" w:hAnsi="Libre Franklin Light" w:cs="Calibri Light"/>
          <w:b/>
          <w:bCs/>
          <w:color w:val="C45911" w:themeColor="accent2" w:themeShade="BF"/>
        </w:rPr>
        <w:t xml:space="preserve">10.3%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25.0% </w:t>
      </w:r>
      <w:r w:rsidRPr="004747BF">
        <w:rPr>
          <w:rFonts w:ascii="Libre Franklin Light" w:eastAsia="Times New Roman" w:hAnsi="Libre Franklin Light" w:cs="Calibri Light"/>
        </w:rPr>
        <w:t xml:space="preserve">of those respondents classified as PGSI 8+ in Enfield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Enfield is estimated to be </w:t>
      </w:r>
      <w:r w:rsidRPr="00773DF7">
        <w:rPr>
          <w:rFonts w:ascii="Libre Franklin Light" w:eastAsia="Times New Roman" w:hAnsi="Libre Franklin Light" w:cs="Calibri Light"/>
          <w:b/>
          <w:bCs/>
          <w:color w:val="C45911" w:themeColor="accent2" w:themeShade="BF"/>
        </w:rPr>
        <w:t xml:space="preserve">£10,361,300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Enfield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Enfield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Enfield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Enfield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n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Enfield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n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Enfield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Enfield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25.0%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n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Enfield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Enfield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Enfield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Enfield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Enfield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Enfield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£10,361,300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Enfield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£168,769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£3,490,229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£250,028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£70,320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£128,920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£6,253,034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£10,361,300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Enfield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Enfield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Enfield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Enfield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Enfield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Enfield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Enfield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Enfield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07BA2A5-09C2-44DA-BFEB-0D3D63A5622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